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fldChar w:fldCharType="begin"/>
      </w:r>
      <w:r w:rsidRPr="005A49EF">
        <w:rPr>
          <w:sz w:val="22"/>
        </w:rPr>
        <w:instrText xml:space="preserve"> INCLUDETEXT  "G:\\БАЗЫ\\База 2022\\ARMv51_files\\471ADDEC75E643EB88417A7FAD0FE3F0\\Карта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bookmarkStart w:id="1" w:name="header_org_info"/>
            <w:bookmarkEnd w:id="1"/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bookmarkStart w:id="2" w:name="header_table"/>
            <w:bookmarkEnd w:id="2"/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1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Директор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21614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bookmarkStart w:id="3" w:name="rm_name_table"/>
            <w:bookmarkEnd w:id="3"/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отсутствует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bookmarkStart w:id="4" w:name="col_rm_table"/>
            <w:bookmarkEnd w:id="4"/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031-545-626-28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  <w:bookmarkStart w:id="5" w:name="snils_table"/>
            <w:bookmarkEnd w:id="5"/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7" w:name="s030_1"/>
            <w:bookmarkEnd w:id="7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8" w:name="s030_2"/>
            <w:bookmarkEnd w:id="8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9" w:name="s030_3"/>
            <w:bookmarkEnd w:id="9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0" w:name="s030_4"/>
            <w:bookmarkEnd w:id="10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1" w:name="s030_5"/>
            <w:bookmarkEnd w:id="11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2" w:name="s030_6"/>
            <w:bookmarkEnd w:id="12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3" w:name="s030_7"/>
            <w:bookmarkEnd w:id="13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4" w:name="s030_8"/>
            <w:bookmarkEnd w:id="14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5" w:name="s030_9"/>
            <w:bookmarkEnd w:id="15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6" w:name="s030_10"/>
            <w:bookmarkEnd w:id="16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7" w:name="s030_11"/>
            <w:bookmarkEnd w:id="17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8" w:name="s030_12"/>
            <w:bookmarkEnd w:id="18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19" w:name="s030_13"/>
            <w:bookmarkEnd w:id="19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20" w:name="s030_14"/>
            <w:bookmarkEnd w:id="20"/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bookmarkStart w:id="22" w:name="s030_itog"/>
            <w:bookmarkEnd w:id="22"/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</w:r>
            <w:r w:rsidRPr="005A49EF">
              <w:rPr>
                <w:sz w:val="18"/>
              </w:rPr>
              <w:lastRenderedPageBreak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lastRenderedPageBreak/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 xml:space="preserve">Фактическое </w:t>
            </w:r>
            <w:r w:rsidRPr="005A49EF">
              <w:rPr>
                <w:sz w:val="18"/>
              </w:rPr>
              <w:lastRenderedPageBreak/>
              <w:t>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lastRenderedPageBreak/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3" w:name="s040_1"/>
            <w:bookmarkEnd w:id="23"/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4" w:name="s040_2"/>
            <w:bookmarkEnd w:id="24"/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5" w:name="s040_3"/>
            <w:bookmarkEnd w:id="25"/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6" w:name="s040_4"/>
            <w:bookmarkEnd w:id="26"/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7" w:name="s040_5"/>
            <w:bookmarkEnd w:id="27"/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8" w:name="s040_6"/>
            <w:bookmarkEnd w:id="28"/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bookmarkStart w:id="29" w:name="s040_7"/>
            <w:bookmarkEnd w:id="29"/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(ТК РФ, статья 244);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3F29F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045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bookmarkStart w:id="31" w:name="s070_1"/>
            <w:bookmarkEnd w:id="31"/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77764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bookmarkStart w:id="33" w:name="s070_2"/>
            <w:bookmarkEnd w:id="33"/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FB4EE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FB4EE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bookmarkStart w:id="36" w:name="s070_3"/>
            <w:bookmarkEnd w:id="36"/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776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2022\\ARMv51_files\\50360683931C4EAD93E8FC0D2A025782\\Карта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Главный бухгалтер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20656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095-076-957 08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(ТК РФ, статья 244);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710E9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D4058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D4058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Мартыненко И.В.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10E9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12"/>
          <w:footerReference w:type="default" r:id="rId1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2022\\ARMv51_files\\841595330CC04361A9DAB7DC3CF80732\\Карта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3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Советник по ВР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26480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отсутствует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031-545-623-25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</w:r>
            <w:r w:rsidRPr="005A49EF">
              <w:rPr>
                <w:sz w:val="18"/>
              </w:rPr>
              <w:lastRenderedPageBreak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lastRenderedPageBreak/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 xml:space="preserve">Фактическое </w:t>
            </w:r>
            <w:r w:rsidRPr="005A49EF">
              <w:rPr>
                <w:sz w:val="18"/>
              </w:rPr>
              <w:lastRenderedPageBreak/>
              <w:t>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lastRenderedPageBreak/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да (При соблюдении 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8B33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2D2EF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2D2EF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Махнова Н.Б.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8B330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14"/>
          <w:footerReference w:type="default" r:id="rId1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2022\\ARMv51_files\\C2E14139D5CF46E7951345ED0E26D4E8\\Карта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4А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27244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>9;  4А, 5А (4А), 6А (4А), 7А (4А), 8А (4А), 9А (4А), 10А (4А), 11А (4А), 12А (4А)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9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8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031-545-628-30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050-705-239-22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031-545-629-31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031-545-623-25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031-345-622-24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031-545-625-27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136-210-717-21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158-037-797-93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158-037-798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да (При соблюдении 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5F36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4B1A3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4B1A3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Медведева Г.Ю.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Козинец Т.В.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Махнова Н.Б.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Фомина Н.В.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Попова С.Ф.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Фолимонов О.В.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Медведева А.А.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Муртазалиева М.А.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F36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16"/>
          <w:footerReference w:type="default" r:id="rId1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2022\\ARMv51_files\\D3128B431C334553886B506B8D4AAA67\\Карта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13А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Педагог дополнительного образования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25478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>8;  13А, 14А (13А), 15А (13А), 16А (13А), 17А (13А), 18А (13А), 19А (13А), 20А (13А)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8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031-545-628-30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050-705-239-22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031-545-629-31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031-545-623-25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031-345-622-24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031-545-625-27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050-705-239-22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158-037-798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да (При соблюдении 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66415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AB5B4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AB5B4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Медведева Г.Ю.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Козинец Т.В.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Махнова Н.Б.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Фомина Н.В.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Попова С.Ф.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Медведева А.А.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Муртазалиева М.А.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6415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18"/>
          <w:footerReference w:type="default" r:id="rId1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2022\\ARMv51_files\\D2876218DB1141E28064D1CEC4671DCA\\Карта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21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Педагог-психолог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25484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031-545-623-25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lastRenderedPageBreak/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да (При соблюдении 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2F512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98615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98615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Махнова Н.Б.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F512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20"/>
          <w:footerReference w:type="default" r:id="rId2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2022\\ARMv51_files\\7CA39862B6F04BEDAFBD5E30449BBFF5\\Карта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22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Заведующий хозяйством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22181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031-546-182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да (При соблюдении 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786B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A460E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A460E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Н.А.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786B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22"/>
          <w:footerReference w:type="default" r:id="rId2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2022\\ARMv51_files\\06DB616F7CB74634BE16C3620129015A\\Карта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23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19258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121-762-262-31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хозяйственный инвентарь, дезинфицирующие средства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257F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FC11B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FC11B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Кондакс Е.В.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257F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24"/>
          <w:footerReference w:type="default" r:id="rId2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2022\\ARMv51_files\\7684B2EFB6C14BB0858E1CB93455BCA6\\Карта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24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Гардеробщик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11633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121-762-262-31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A321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300A3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300A3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Кондакс Е.В.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A321A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26"/>
          <w:footerReference w:type="default" r:id="rId2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2022\\ARMv51_files\\2FDFC05FEF624169A1F484AB92F90D6A\\Карта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25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Буфетчик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11301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121-762-262-31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торговое оборудование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продукты питания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23,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5857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A151A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A151A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Кондакс Е.В.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5857E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28"/>
          <w:footerReference w:type="default" r:id="rId2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2022\\ARMv51_files\\9DB8EF32048944A3AB6EEF1F9096E041\\Карта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26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Дворник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11786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056-742-773-89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не используется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хозяйственный инвентарь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Приказ Минздрава России от 28 января 2021 N 29н, прил. к прил.1, п. 25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BF39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D17C1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D17C1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Симанавичене Н.А.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BF3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9A2489">
      <w:pPr>
        <w:rPr>
          <w:sz w:val="22"/>
        </w:rPr>
        <w:sectPr w:rsidR="005A49EF" w:rsidRPr="005A49EF" w:rsidSect="005A49EF">
          <w:headerReference w:type="default" r:id="rId30"/>
          <w:footerReference w:type="default" r:id="rId3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5A49EF">
        <w:rPr>
          <w:sz w:val="22"/>
        </w:rPr>
        <w:fldChar w:fldCharType="end"/>
      </w:r>
    </w:p>
    <w:p w:rsidR="005A49EF" w:rsidRPr="005A49EF" w:rsidRDefault="005A49EF" w:rsidP="009A2489">
      <w:pPr>
        <w:rPr>
          <w:sz w:val="18"/>
          <w:szCs w:val="20"/>
        </w:rPr>
      </w:pPr>
      <w:r w:rsidRPr="005A49EF">
        <w:rPr>
          <w:sz w:val="22"/>
        </w:rPr>
        <w:lastRenderedPageBreak/>
        <w:fldChar w:fldCharType="begin"/>
      </w:r>
      <w:r w:rsidRPr="005A49EF">
        <w:rPr>
          <w:sz w:val="22"/>
        </w:rPr>
        <w:instrText xml:space="preserve"> INCLUDETEXT  "G:\\БАЗЫ\\База 2022\\ARMv51_files\\367423B1445B49D29F43E01B6A174DF7\\Карта СОУТ.docx" \!  \* MERGEFORMAT </w:instrText>
      </w:r>
      <w:r w:rsidRPr="005A49EF">
        <w:rPr>
          <w:sz w:val="22"/>
        </w:rPr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5A49EF" w:rsidRPr="005A49E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5A49EF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236800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Код территории по ОКТМО</w:t>
            </w:r>
          </w:p>
        </w:tc>
      </w:tr>
      <w:tr w:rsidR="005A49EF" w:rsidRPr="005A49EF" w:rsidTr="00776AA2">
        <w:trPr>
          <w:jc w:val="center"/>
        </w:trPr>
        <w:tc>
          <w:tcPr>
            <w:tcW w:w="1800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6107005436</w:t>
            </w:r>
          </w:p>
        </w:tc>
        <w:tc>
          <w:tcPr>
            <w:tcW w:w="165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48250634</w:t>
            </w:r>
          </w:p>
        </w:tc>
        <w:tc>
          <w:tcPr>
            <w:tcW w:w="1995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85.13</w:t>
            </w:r>
          </w:p>
        </w:tc>
        <w:tc>
          <w:tcPr>
            <w:tcW w:w="2343" w:type="dxa"/>
          </w:tcPr>
          <w:p w:rsidR="005A49EF" w:rsidRPr="005A49EF" w:rsidRDefault="005A49EF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5A49EF">
              <w:rPr>
                <w:color w:val="000000"/>
                <w:sz w:val="18"/>
                <w:szCs w:val="20"/>
              </w:rPr>
              <w:t>60612432121</w:t>
            </w:r>
          </w:p>
        </w:tc>
      </w:tr>
    </w:tbl>
    <w:p w:rsidR="005A49EF" w:rsidRPr="005A49EF" w:rsidRDefault="005A49EF" w:rsidP="00367816">
      <w:pPr>
        <w:pStyle w:val="1"/>
        <w:rPr>
          <w:sz w:val="22"/>
        </w:rPr>
      </w:pPr>
    </w:p>
    <w:p w:rsidR="005A49EF" w:rsidRPr="005A49EF" w:rsidRDefault="005A49EF" w:rsidP="00367816">
      <w:pPr>
        <w:pStyle w:val="1"/>
        <w:rPr>
          <w:sz w:val="22"/>
        </w:rPr>
      </w:pPr>
      <w:r w:rsidRPr="005A49EF">
        <w:rPr>
          <w:sz w:val="22"/>
        </w:rPr>
        <w:t xml:space="preserve">КАРТА № </w:t>
      </w:r>
      <w:r w:rsidRPr="005A49EF">
        <w:rPr>
          <w:b w:val="0"/>
          <w:sz w:val="22"/>
        </w:rPr>
        <w:fldChar w:fldCharType="begin" w:fldLock="1"/>
      </w:r>
      <w:r w:rsidRPr="005A49EF">
        <w:rPr>
          <w:b w:val="0"/>
          <w:sz w:val="22"/>
        </w:rPr>
        <w:instrText xml:space="preserve"> DOCVARIABLE rm_number \* MERGEFORMAT </w:instrText>
      </w:r>
      <w:r w:rsidRPr="005A49EF">
        <w:rPr>
          <w:b w:val="0"/>
          <w:sz w:val="22"/>
        </w:rPr>
        <w:fldChar w:fldCharType="separate"/>
      </w:r>
      <w:r w:rsidRPr="005A49EF">
        <w:rPr>
          <w:b w:val="0"/>
          <w:sz w:val="22"/>
        </w:rPr>
        <w:t xml:space="preserve"> 27 </w:t>
      </w:r>
      <w:r w:rsidRPr="005A49EF">
        <w:rPr>
          <w:b w:val="0"/>
          <w:sz w:val="22"/>
        </w:rPr>
        <w:fldChar w:fldCharType="end"/>
      </w:r>
      <w:r w:rsidRPr="005A49EF">
        <w:rPr>
          <w:rStyle w:val="a9"/>
          <w:b w:val="0"/>
          <w:sz w:val="22"/>
          <w:u w:val="none"/>
        </w:rPr>
        <w:t> </w:t>
      </w:r>
      <w:r w:rsidRPr="005A49EF">
        <w:rPr>
          <w:caps/>
          <w:sz w:val="22"/>
        </w:rPr>
        <w:br/>
      </w:r>
      <w:r w:rsidRPr="005A49EF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A49EF" w:rsidRPr="005A49EF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Сторож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5A49EF" w:rsidRPr="005A49EF" w:rsidRDefault="005A49EF" w:rsidP="00232C8F">
            <w:pPr>
              <w:rPr>
                <w:sz w:val="22"/>
              </w:rPr>
            </w:pPr>
            <w:r w:rsidRPr="005A49EF">
              <w:rPr>
                <w:sz w:val="22"/>
              </w:rPr>
              <w:t>18883</w:t>
            </w:r>
          </w:p>
        </w:tc>
      </w:tr>
      <w:tr w:rsidR="005A49EF" w:rsidRPr="005A49EF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776AA2">
            <w:pPr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  <w:vertAlign w:val="superscript"/>
              </w:rPr>
            </w:pPr>
            <w:r w:rsidRPr="005A49EF">
              <w:rPr>
                <w:sz w:val="22"/>
                <w:vertAlign w:val="superscript"/>
              </w:rPr>
              <w:t>(код по ОК 016-94)</w:t>
            </w:r>
          </w:p>
        </w:tc>
      </w:tr>
    </w:tbl>
    <w:p w:rsidR="005A49EF" w:rsidRPr="005A49EF" w:rsidRDefault="005A49EF" w:rsidP="00776AA2">
      <w:pPr>
        <w:rPr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Наименование структурного подразделения: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ceh_info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Основное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776AA2">
      <w:pPr>
        <w:rPr>
          <w:sz w:val="22"/>
        </w:rPr>
      </w:pPr>
      <w:r w:rsidRPr="005A49EF">
        <w:rPr>
          <w:sz w:val="22"/>
        </w:rPr>
        <w:t>Количество и номера аналогичных рабочих мест: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anal_rms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 Отсутствуют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7462E1">
      <w:pPr>
        <w:rPr>
          <w:color w:val="000000"/>
          <w:sz w:val="18"/>
          <w:szCs w:val="20"/>
          <w:vertAlign w:val="superscript"/>
        </w:rPr>
      </w:pPr>
      <w:r w:rsidRPr="005A49EF">
        <w:rPr>
          <w:b/>
          <w:sz w:val="22"/>
        </w:rPr>
        <w:t>Строка 010.</w:t>
      </w:r>
      <w:r w:rsidRPr="005A49EF">
        <w:rPr>
          <w:sz w:val="22"/>
        </w:rPr>
        <w:t> Выпуск ЕТКС, ЕКС 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"etks_info"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  <w:r w:rsidRPr="005A49EF">
        <w:rPr>
          <w:color w:val="000000"/>
          <w:sz w:val="18"/>
          <w:szCs w:val="20"/>
          <w:vertAlign w:val="superscript"/>
        </w:rPr>
        <w:t> </w:t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</w:r>
      <w:r w:rsidRPr="005A49EF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020.</w:t>
      </w:r>
      <w:r w:rsidRPr="005A49EF">
        <w:rPr>
          <w:sz w:val="22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3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-</w:t>
            </w:r>
          </w:p>
        </w:tc>
      </w:tr>
      <w:tr w:rsidR="005A49EF" w:rsidRPr="005A49EF" w:rsidTr="002B6AFA">
        <w:tc>
          <w:tcPr>
            <w:tcW w:w="7338" w:type="dxa"/>
            <w:gridSpan w:val="2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из них: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  <w:tr w:rsidR="005A49EF" w:rsidRPr="005A49EF" w:rsidTr="002B6AFA">
        <w:tc>
          <w:tcPr>
            <w:tcW w:w="5070" w:type="dxa"/>
            <w:shd w:val="clear" w:color="auto" w:fill="auto"/>
          </w:tcPr>
          <w:p w:rsidR="005A49EF" w:rsidRPr="005A49EF" w:rsidRDefault="005A49EF" w:rsidP="00776AA2">
            <w:pPr>
              <w:rPr>
                <w:sz w:val="22"/>
              </w:rPr>
            </w:pPr>
            <w:r w:rsidRPr="005A49EF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</w:t>
            </w:r>
          </w:p>
        </w:tc>
      </w:tr>
    </w:tbl>
    <w:p w:rsidR="005A49EF" w:rsidRPr="005A49EF" w:rsidRDefault="005A49EF" w:rsidP="00776AA2">
      <w:pPr>
        <w:rPr>
          <w:b/>
          <w:sz w:val="22"/>
        </w:rPr>
      </w:pPr>
    </w:p>
    <w:p w:rsidR="005A49EF" w:rsidRPr="005A49EF" w:rsidRDefault="005A49EF" w:rsidP="00776AA2">
      <w:pPr>
        <w:rPr>
          <w:sz w:val="22"/>
        </w:rPr>
      </w:pPr>
      <w:r w:rsidRPr="005A49EF">
        <w:rPr>
          <w:b/>
          <w:sz w:val="22"/>
        </w:rPr>
        <w:t>Строка 021.</w:t>
      </w:r>
      <w:r w:rsidRPr="005A49EF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931-547-030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151-940-598-70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  <w:tr w:rsidR="005A49EF" w:rsidRPr="005A49EF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A49EF" w:rsidRPr="005A49EF" w:rsidRDefault="005A49EF" w:rsidP="002B6AFA">
            <w:pPr>
              <w:jc w:val="center"/>
              <w:rPr>
                <w:sz w:val="22"/>
              </w:rPr>
            </w:pPr>
            <w:r w:rsidRPr="005A49EF">
              <w:rPr>
                <w:sz w:val="22"/>
              </w:rPr>
              <w:t>057-640-498-22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49EF" w:rsidRPr="005A49EF" w:rsidRDefault="005A49EF" w:rsidP="00AD14A4">
            <w:pPr>
              <w:rPr>
                <w:rStyle w:val="a7"/>
                <w:sz w:val="22"/>
              </w:rPr>
            </w:pPr>
          </w:p>
        </w:tc>
      </w:tr>
    </w:tbl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022.</w:t>
      </w:r>
      <w:r w:rsidRPr="005A49EF">
        <w:rPr>
          <w:sz w:val="22"/>
        </w:rPr>
        <w:t xml:space="preserve">  Используемое оборудование: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oborud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система видеонаблюдения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481C22">
      <w:pPr>
        <w:ind w:firstLine="1418"/>
        <w:rPr>
          <w:sz w:val="22"/>
        </w:rPr>
      </w:pPr>
      <w:r w:rsidRPr="005A49EF">
        <w:rPr>
          <w:sz w:val="22"/>
        </w:rPr>
        <w:t>Используемые материалы и сырье:</w:t>
      </w:r>
      <w:r w:rsidRPr="005A49EF">
        <w:rPr>
          <w:rStyle w:val="a9"/>
          <w:sz w:val="22"/>
        </w:rPr>
        <w:t xml:space="preserve"> </w:t>
      </w:r>
      <w:r w:rsidRPr="005A49EF">
        <w:rPr>
          <w:rStyle w:val="a9"/>
          <w:sz w:val="22"/>
        </w:rPr>
        <w:fldChar w:fldCharType="begin" w:fldLock="1"/>
      </w:r>
      <w:r w:rsidRPr="005A49EF">
        <w:rPr>
          <w:rStyle w:val="a9"/>
          <w:sz w:val="22"/>
        </w:rPr>
        <w:instrText xml:space="preserve"> DOCVARIABLE tools \* MERGEFORMAT </w:instrText>
      </w:r>
      <w:r w:rsidRPr="005A49EF">
        <w:rPr>
          <w:rStyle w:val="a9"/>
          <w:sz w:val="22"/>
        </w:rPr>
        <w:fldChar w:fldCharType="separate"/>
      </w:r>
      <w:r w:rsidRPr="005A49EF">
        <w:rPr>
          <w:rStyle w:val="a9"/>
          <w:sz w:val="22"/>
        </w:rPr>
        <w:t xml:space="preserve"> отсутствует </w:t>
      </w:r>
      <w:r w:rsidRPr="005A49EF">
        <w:rPr>
          <w:rStyle w:val="a9"/>
          <w:sz w:val="22"/>
        </w:rPr>
        <w:fldChar w:fldCharType="end"/>
      </w:r>
      <w:r w:rsidRPr="005A49EF">
        <w:rPr>
          <w:rStyle w:val="a9"/>
          <w:sz w:val="22"/>
        </w:rPr>
        <w:t> </w:t>
      </w:r>
    </w:p>
    <w:p w:rsidR="005A49EF" w:rsidRPr="005A49EF" w:rsidRDefault="005A49EF" w:rsidP="00AD14A4">
      <w:pPr>
        <w:rPr>
          <w:rStyle w:val="a7"/>
          <w:sz w:val="22"/>
        </w:rPr>
      </w:pP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030.</w:t>
      </w:r>
      <w:r w:rsidRPr="005A49EF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Эффективность СИЗ*, +/-/</w:t>
            </w:r>
            <w:r w:rsidRPr="005A49EF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  <w:tr w:rsidR="005A49EF" w:rsidRPr="005A49EF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2B6AFA">
            <w:pPr>
              <w:pStyle w:val="a8"/>
              <w:jc w:val="left"/>
              <w:rPr>
                <w:color w:val="000000"/>
                <w:sz w:val="18"/>
              </w:rPr>
            </w:pPr>
            <w:r w:rsidRPr="005A49EF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EF" w:rsidRPr="005A49EF" w:rsidRDefault="005A49EF" w:rsidP="00C03F4A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A49EF" w:rsidRPr="005A49EF" w:rsidRDefault="005A49EF" w:rsidP="007657D5">
            <w:pPr>
              <w:pStyle w:val="a8"/>
              <w:rPr>
                <w:sz w:val="18"/>
              </w:rPr>
            </w:pPr>
          </w:p>
        </w:tc>
      </w:tr>
    </w:tbl>
    <w:p w:rsidR="005A49EF" w:rsidRPr="005A49EF" w:rsidRDefault="005A49EF" w:rsidP="00481C22">
      <w:pPr>
        <w:rPr>
          <w:sz w:val="14"/>
          <w:szCs w:val="16"/>
        </w:rPr>
      </w:pPr>
      <w:r w:rsidRPr="005A49EF">
        <w:rPr>
          <w:sz w:val="14"/>
          <w:szCs w:val="16"/>
        </w:rPr>
        <w:t>* Средства индивидуальной защиты</w:t>
      </w:r>
    </w:p>
    <w:p w:rsidR="005A49EF" w:rsidRPr="005A49EF" w:rsidRDefault="005A49EF" w:rsidP="00481C22">
      <w:pPr>
        <w:rPr>
          <w:sz w:val="22"/>
        </w:rPr>
      </w:pPr>
      <w:r w:rsidRPr="005A49EF">
        <w:rPr>
          <w:b/>
          <w:sz w:val="22"/>
        </w:rPr>
        <w:t>Строка  040.</w:t>
      </w:r>
      <w:r w:rsidRPr="005A49EF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A49EF" w:rsidRPr="005A49E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№</w:t>
            </w:r>
            <w:r w:rsidRPr="005A49EF">
              <w:rPr>
                <w:sz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49EF" w:rsidRPr="005A49EF" w:rsidRDefault="005A49EF" w:rsidP="00F31AF6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По результатам оценки условий труда</w:t>
            </w:r>
          </w:p>
        </w:tc>
      </w:tr>
      <w:tr w:rsidR="005A49EF" w:rsidRPr="005A49E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 xml:space="preserve">необходимость  в установлении </w:t>
            </w:r>
            <w:r w:rsidRPr="005A49EF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481C22">
            <w:pPr>
              <w:pStyle w:val="a8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основание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  <w:tr w:rsidR="005A49EF" w:rsidRPr="005A49E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jc w:val="left"/>
              <w:rPr>
                <w:sz w:val="18"/>
              </w:rPr>
            </w:pPr>
            <w:r w:rsidRPr="005A49EF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1456F8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9EF" w:rsidRPr="005A49EF" w:rsidRDefault="005A49EF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5A49EF">
              <w:rPr>
                <w:sz w:val="16"/>
                <w:szCs w:val="18"/>
              </w:rPr>
              <w:t>отсутствует</w:t>
            </w:r>
          </w:p>
        </w:tc>
      </w:tr>
    </w:tbl>
    <w:p w:rsidR="005A49EF" w:rsidRPr="005A49EF" w:rsidRDefault="005A49EF" w:rsidP="00481C22">
      <w:pPr>
        <w:rPr>
          <w:rStyle w:val="a7"/>
          <w:sz w:val="22"/>
        </w:rPr>
      </w:pPr>
    </w:p>
    <w:p w:rsidR="005A49EF" w:rsidRPr="005A49EF" w:rsidRDefault="005A49EF" w:rsidP="007462E1">
      <w:pPr>
        <w:jc w:val="both"/>
        <w:rPr>
          <w:sz w:val="22"/>
        </w:rPr>
      </w:pPr>
      <w:r w:rsidRPr="005A49EF">
        <w:rPr>
          <w:b/>
          <w:sz w:val="22"/>
        </w:rPr>
        <w:t>Строка 050.</w:t>
      </w:r>
      <w:r w:rsidRPr="005A49EF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5A49EF">
        <w:rPr>
          <w:sz w:val="22"/>
          <w:u w:val="single"/>
        </w:rPr>
        <w:t>  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"s_050"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i/>
          <w:sz w:val="22"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(ТК РФ, статья 96, Работа в ночное время);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5A49EF">
        <w:rPr>
          <w:i/>
          <w:sz w:val="22"/>
          <w:u w:val="single"/>
        </w:rPr>
        <w:tab/>
        <w:t>   </w:t>
      </w:r>
      <w:r w:rsidRPr="005A49EF">
        <w:rPr>
          <w:i/>
          <w:sz w:val="22"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</w:t>
      </w:r>
      <w:r w:rsidRPr="005A49EF">
        <w:rPr>
          <w:sz w:val="22"/>
          <w:u w:val="single"/>
        </w:rPr>
        <w:tab/>
        <w:t>   </w:t>
      </w:r>
      <w:r w:rsidRPr="005A49EF">
        <w:rPr>
          <w:sz w:val="22"/>
        </w:rPr>
        <w:br/>
      </w: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Дата составления: </w:t>
      </w:r>
      <w:r w:rsidRPr="005A49EF">
        <w:rPr>
          <w:sz w:val="22"/>
          <w:u w:val="single"/>
        </w:rPr>
        <w:t xml:space="preserve">  </w:t>
      </w:r>
      <w:r w:rsidRPr="005A49EF">
        <w:rPr>
          <w:sz w:val="22"/>
          <w:u w:val="single"/>
        </w:rPr>
        <w:fldChar w:fldCharType="begin" w:fldLock="1"/>
      </w:r>
      <w:r w:rsidRPr="005A49EF">
        <w:rPr>
          <w:sz w:val="22"/>
          <w:u w:val="single"/>
        </w:rPr>
        <w:instrText xml:space="preserve"> DOCVARIABLE fill_date \* MERGEFORMAT </w:instrText>
      </w:r>
      <w:r w:rsidRPr="005A49EF">
        <w:rPr>
          <w:sz w:val="22"/>
          <w:u w:val="single"/>
        </w:rPr>
        <w:fldChar w:fldCharType="separate"/>
      </w:r>
      <w:r w:rsidRPr="005A49EF">
        <w:rPr>
          <w:sz w:val="22"/>
          <w:u w:val="single"/>
        </w:rPr>
        <w:t>09.09.2022</w:t>
      </w:r>
      <w:r w:rsidRPr="005A49EF">
        <w:rPr>
          <w:sz w:val="22"/>
          <w:u w:val="single"/>
        </w:rPr>
        <w:fldChar w:fldCharType="end"/>
      </w:r>
      <w:r w:rsidRPr="005A49EF">
        <w:rPr>
          <w:sz w:val="22"/>
          <w:u w:val="single"/>
        </w:rPr>
        <w:t xml:space="preserve">    </w:t>
      </w:r>
    </w:p>
    <w:p w:rsidR="005A49EF" w:rsidRPr="005A49EF" w:rsidRDefault="005A49EF" w:rsidP="00481C22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A49EF" w:rsidRPr="005A49EF" w:rsidTr="00632A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Завхоз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5A49EF" w:rsidRPr="005A49EF" w:rsidRDefault="005A49EF" w:rsidP="003C5C39">
      <w:pPr>
        <w:rPr>
          <w:sz w:val="22"/>
        </w:rPr>
      </w:pPr>
      <w:r w:rsidRPr="005A49EF">
        <w:rPr>
          <w:sz w:val="22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A49EF" w:rsidRPr="005A49EF" w:rsidTr="00191DF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3C5C39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09.09.2022</w:t>
            </w:r>
          </w:p>
        </w:tc>
      </w:tr>
      <w:tr w:rsidR="005A49EF" w:rsidRPr="005A49EF" w:rsidTr="00191DF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5A49EF" w:rsidRPr="005A49EF" w:rsidRDefault="005A49EF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7462E1">
      <w:pPr>
        <w:rPr>
          <w:sz w:val="22"/>
        </w:rPr>
      </w:pPr>
    </w:p>
    <w:p w:rsidR="005A49EF" w:rsidRPr="005A49EF" w:rsidRDefault="005A49EF" w:rsidP="007462E1">
      <w:pPr>
        <w:rPr>
          <w:sz w:val="22"/>
        </w:rPr>
      </w:pPr>
      <w:r w:rsidRPr="005A49EF">
        <w:rPr>
          <w:sz w:val="22"/>
        </w:rPr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Фомин Л.И.</w:t>
            </w:r>
          </w:p>
        </w:tc>
        <w:tc>
          <w:tcPr>
            <w:tcW w:w="283" w:type="dxa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A49EF" w:rsidRPr="005A49EF" w:rsidRDefault="005A49EF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Магомедалиев А.М.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  <w:r w:rsidRPr="005A49EF">
              <w:rPr>
                <w:sz w:val="18"/>
              </w:rPr>
              <w:t>Филимонов Г.В.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EF07A3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9EF" w:rsidRPr="005A49EF" w:rsidRDefault="005A49EF" w:rsidP="004E51DC">
            <w:pPr>
              <w:pStyle w:val="a8"/>
              <w:rPr>
                <w:sz w:val="18"/>
              </w:rPr>
            </w:pPr>
          </w:p>
        </w:tc>
      </w:tr>
      <w:tr w:rsidR="005A49EF" w:rsidRPr="005A49EF" w:rsidTr="00632A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49EF" w:rsidRPr="005A49EF" w:rsidRDefault="005A49EF" w:rsidP="00EF07A3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49EF" w:rsidRPr="005A49EF" w:rsidRDefault="005A49EF" w:rsidP="004E51DC">
            <w:pPr>
              <w:pStyle w:val="a8"/>
              <w:rPr>
                <w:sz w:val="18"/>
                <w:vertAlign w:val="superscript"/>
              </w:rPr>
            </w:pPr>
            <w:r w:rsidRPr="005A49EF">
              <w:rPr>
                <w:sz w:val="18"/>
                <w:vertAlign w:val="superscript"/>
              </w:rPr>
              <w:t>(дата)</w:t>
            </w:r>
          </w:p>
        </w:tc>
      </w:tr>
    </w:tbl>
    <w:p w:rsidR="005A49EF" w:rsidRPr="005A49EF" w:rsidRDefault="005A49EF" w:rsidP="003C5C39">
      <w:pPr>
        <w:rPr>
          <w:sz w:val="22"/>
        </w:rPr>
      </w:pPr>
    </w:p>
    <w:p w:rsidR="007D1852" w:rsidRPr="005A49EF" w:rsidRDefault="005A49EF" w:rsidP="009A2489">
      <w:pPr>
        <w:rPr>
          <w:sz w:val="22"/>
        </w:rPr>
      </w:pPr>
      <w:r w:rsidRPr="005A49EF">
        <w:rPr>
          <w:sz w:val="22"/>
        </w:rPr>
        <w:fldChar w:fldCharType="end"/>
      </w:r>
      <w:bookmarkEnd w:id="0"/>
    </w:p>
    <w:sectPr w:rsidR="007D1852" w:rsidRPr="005A49EF" w:rsidSect="005A49EF">
      <w:headerReference w:type="default" r:id="rId32"/>
      <w:footerReference w:type="default" r:id="rId33"/>
      <w:pgSz w:w="11906" w:h="16838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76F" w:rsidRDefault="00A9276F" w:rsidP="005A49EF">
      <w:r>
        <w:separator/>
      </w:r>
    </w:p>
  </w:endnote>
  <w:endnote w:type="continuationSeparator" w:id="0">
    <w:p w:rsidR="00A9276F" w:rsidRDefault="00A9276F" w:rsidP="005A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23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24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25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26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27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4А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13А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21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A927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22</w:t>
          </w:r>
        </w:p>
      </w:tc>
      <w:tc>
        <w:tcPr>
          <w:tcW w:w="720" w:type="dxa"/>
          <w:shd w:val="clear" w:color="auto" w:fill="auto"/>
        </w:tcPr>
        <w:p w:rsidR="00481C22" w:rsidRPr="002B6AFA" w:rsidRDefault="00A9276F" w:rsidP="002B6AFA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2B6AFA" w:rsidRDefault="00A9276F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5A49EF" w:rsidRPr="005A49EF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A927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76F" w:rsidRDefault="00A9276F" w:rsidP="005A49EF">
      <w:r>
        <w:separator/>
      </w:r>
    </w:p>
  </w:footnote>
  <w:footnote w:type="continuationSeparator" w:id="0">
    <w:p w:rsidR="00A9276F" w:rsidRDefault="00A9276F" w:rsidP="005A4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EF" w:rsidRDefault="005A49E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" w:val="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Сводное_заключение_инд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5A49EF"/>
    <w:rsid w:val="0005566C"/>
    <w:rsid w:val="000A6253"/>
    <w:rsid w:val="002149B0"/>
    <w:rsid w:val="00234932"/>
    <w:rsid w:val="002E55C6"/>
    <w:rsid w:val="003876C3"/>
    <w:rsid w:val="00402CAC"/>
    <w:rsid w:val="00444410"/>
    <w:rsid w:val="004A47AD"/>
    <w:rsid w:val="004C4DB2"/>
    <w:rsid w:val="005A3A36"/>
    <w:rsid w:val="005A49EF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67754"/>
    <w:rsid w:val="00A91908"/>
    <w:rsid w:val="00A9276F"/>
    <w:rsid w:val="00AA4551"/>
    <w:rsid w:val="00AD7C32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DDAF6-FDA4-4C53-A093-3151CB2B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49E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A49EF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5A49EF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5A49EF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5A49EF"/>
    <w:pPr>
      <w:jc w:val="center"/>
    </w:pPr>
    <w:rPr>
      <w:sz w:val="20"/>
      <w:szCs w:val="20"/>
    </w:rPr>
  </w:style>
  <w:style w:type="character" w:customStyle="1" w:styleId="a9">
    <w:name w:val="Поле"/>
    <w:rsid w:val="005A49EF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5A49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49EF"/>
    <w:rPr>
      <w:sz w:val="24"/>
      <w:szCs w:val="24"/>
    </w:rPr>
  </w:style>
  <w:style w:type="character" w:styleId="ac">
    <w:name w:val="page number"/>
    <w:rsid w:val="005A49EF"/>
  </w:style>
  <w:style w:type="paragraph" w:styleId="ad">
    <w:name w:val="header"/>
    <w:basedOn w:val="a"/>
    <w:link w:val="ae"/>
    <w:rsid w:val="005A49E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A49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34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1</TotalTime>
  <Pages>36</Pages>
  <Words>10447</Words>
  <Characters>59553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69861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2022-09-09T08:38:00Z</dcterms:created>
  <dcterms:modified xsi:type="dcterms:W3CDTF">2022-09-09T08:39:00Z</dcterms:modified>
</cp:coreProperties>
</file>